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DF44C" w14:textId="54644096" w:rsidR="00CA727F" w:rsidRPr="00680B13" w:rsidRDefault="00A80F11" w:rsidP="00680B13">
      <w:pPr>
        <w:pStyle w:val="Heading1"/>
      </w:pPr>
      <w:r w:rsidRPr="00365C3D">
        <w:rPr>
          <w:rFonts w:cs="Arial"/>
          <w:noProof/>
          <w:sz w:val="20"/>
        </w:rPr>
        <w:drawing>
          <wp:anchor distT="0" distB="0" distL="114300" distR="114300" simplePos="0" relativeHeight="251683840" behindDoc="0" locked="0" layoutInCell="1" allowOverlap="1" wp14:anchorId="644A87A9" wp14:editId="3EBBABC1">
            <wp:simplePos x="0" y="0"/>
            <wp:positionH relativeFrom="column">
              <wp:posOffset>1743</wp:posOffset>
            </wp:positionH>
            <wp:positionV relativeFrom="paragraph">
              <wp:posOffset>2975610</wp:posOffset>
            </wp:positionV>
            <wp:extent cx="1215390" cy="1505585"/>
            <wp:effectExtent l="0" t="0" r="381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C59" w:rsidRPr="00E12E37">
        <w:rPr>
          <w:color w:val="000000" w:themeColor="text1"/>
        </w:rPr>
        <w:t>4.</w:t>
      </w:r>
      <w:r w:rsidR="00D00C59">
        <w:rPr>
          <w:color w:val="000000" w:themeColor="text1"/>
        </w:rPr>
        <w:t>5</w:t>
      </w:r>
      <w:r w:rsidR="00D00C59" w:rsidRPr="00E12E37">
        <w:rPr>
          <w:color w:val="000000" w:themeColor="text1"/>
        </w:rPr>
        <w:t xml:space="preserve"> Explanations Tool: </w:t>
      </w:r>
      <w:r w:rsidR="00D00C59">
        <w:rPr>
          <w:color w:val="000000" w:themeColor="text1"/>
        </w:rPr>
        <w:t xml:space="preserve">What Happens </w:t>
      </w:r>
      <w:r w:rsidR="00910DDC">
        <w:rPr>
          <w:color w:val="000000" w:themeColor="text1"/>
        </w:rPr>
        <w:t xml:space="preserve">When </w:t>
      </w:r>
      <w:r w:rsidR="00D00C59">
        <w:rPr>
          <w:color w:val="000000" w:themeColor="text1"/>
        </w:rPr>
        <w:t>Ethanol Burns</w:t>
      </w:r>
      <w:r w:rsidR="00CB35C4" w:rsidRPr="0039040C">
        <w:t>?</w:t>
      </w:r>
    </w:p>
    <w:tbl>
      <w:tblPr>
        <w:tblStyle w:val="TableGrid"/>
        <w:tblW w:w="11186" w:type="dxa"/>
        <w:tblLook w:val="04A0" w:firstRow="1" w:lastRow="0" w:firstColumn="1" w:lastColumn="0" w:noHBand="0" w:noVBand="1"/>
      </w:tblPr>
      <w:tblGrid>
        <w:gridCol w:w="1795"/>
        <w:gridCol w:w="4808"/>
        <w:gridCol w:w="57"/>
        <w:gridCol w:w="4526"/>
      </w:tblGrid>
      <w:tr w:rsidR="00102458" w:rsidRPr="0039040C" w14:paraId="5CE4AEA2" w14:textId="77777777" w:rsidTr="00037983">
        <w:tc>
          <w:tcPr>
            <w:tcW w:w="1795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2317D45C" w14:textId="2667FA37" w:rsidR="00102458" w:rsidRDefault="00A80F11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6672" behindDoc="0" locked="0" layoutInCell="1" allowOverlap="1" wp14:anchorId="18BBD370" wp14:editId="7F8427DC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388620</wp:posOffset>
                  </wp:positionV>
                  <wp:extent cx="1215390" cy="1505585"/>
                  <wp:effectExtent l="0" t="0" r="3810" b="571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C2B28FE" wp14:editId="54C0425C">
                      <wp:simplePos x="0" y="0"/>
                      <wp:positionH relativeFrom="column">
                        <wp:posOffset>64608</wp:posOffset>
                      </wp:positionH>
                      <wp:positionV relativeFrom="paragraph">
                        <wp:posOffset>752475</wp:posOffset>
                      </wp:positionV>
                      <wp:extent cx="1073150" cy="934085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48548E" w14:textId="77777777" w:rsidR="00102458" w:rsidRPr="00102458" w:rsidRDefault="00102458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B28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5.1pt;margin-top:59.25pt;width:84.5pt;height:7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" filled="f" stroked="f">
                      <v:textbox>
                        <w:txbxContent>
                          <w:p w14:paraId="5F48548E" w14:textId="77777777" w:rsidR="00102458" w:rsidRPr="00102458" w:rsidRDefault="00102458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133E4DE4" w14:textId="495D5C2B" w:rsidR="00102458" w:rsidRPr="0039040C" w:rsidRDefault="00D00C59" w:rsidP="00777EF6">
            <w:pPr>
              <w:pStyle w:val="standard"/>
              <w:ind w:right="344" w:firstLine="0"/>
              <w:rPr>
                <w:sz w:val="20"/>
              </w:rPr>
            </w:pPr>
            <w:r w:rsidRPr="00FA6D66">
              <w:rPr>
                <w:noProof/>
                <w:sz w:val="20"/>
              </w:rPr>
              <w:drawing>
                <wp:anchor distT="0" distB="0" distL="114300" distR="114300" simplePos="0" relativeHeight="251689984" behindDoc="0" locked="0" layoutInCell="1" allowOverlap="1" wp14:anchorId="1DA5AF4C" wp14:editId="1DB351A8">
                  <wp:simplePos x="0" y="0"/>
                  <wp:positionH relativeFrom="column">
                    <wp:posOffset>758190</wp:posOffset>
                  </wp:positionH>
                  <wp:positionV relativeFrom="paragraph">
                    <wp:posOffset>168275</wp:posOffset>
                  </wp:positionV>
                  <wp:extent cx="1972492" cy="2090057"/>
                  <wp:effectExtent l="0" t="0" r="8890" b="0"/>
                  <wp:wrapNone/>
                  <wp:docPr id="23" name="Picture 22" descr="flame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 descr="flame0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492" cy="2090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26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6A718727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205AC2B4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6645F87D" w14:textId="77777777" w:rsidR="00D00C59" w:rsidRPr="00E12E37" w:rsidRDefault="00D00C59" w:rsidP="00D00C59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365C3D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into</w:t>
            </w:r>
            <w:r>
              <w:rPr>
                <w:color w:val="000000" w:themeColor="text1"/>
                <w:sz w:val="20"/>
              </w:rPr>
              <w:t>,</w:t>
            </w:r>
            <w:r w:rsidRPr="00E12E37">
              <w:rPr>
                <w:color w:val="000000" w:themeColor="text1"/>
                <w:sz w:val="20"/>
              </w:rPr>
              <w:t xml:space="preserve"> through</w:t>
            </w:r>
            <w:r>
              <w:rPr>
                <w:color w:val="000000" w:themeColor="text1"/>
                <w:sz w:val="20"/>
              </w:rPr>
              <w:t>, and out the flame when ethanol burns</w:t>
            </w:r>
            <w:r w:rsidRPr="00E12E37">
              <w:rPr>
                <w:color w:val="000000" w:themeColor="text1"/>
                <w:sz w:val="20"/>
              </w:rPr>
              <w:t>.</w:t>
            </w:r>
          </w:p>
          <w:p w14:paraId="255ACA06" w14:textId="77777777" w:rsidR="00D00C59" w:rsidRPr="0075092E" w:rsidRDefault="00D00C59" w:rsidP="00D00C59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</w:t>
            </w:r>
            <w:r>
              <w:rPr>
                <w:color w:val="000000" w:themeColor="text1"/>
                <w:sz w:val="20"/>
              </w:rPr>
              <w:t xml:space="preserve"> and label</w:t>
            </w:r>
            <w:r w:rsidRPr="00E12E37">
              <w:rPr>
                <w:color w:val="000000" w:themeColor="text1"/>
                <w:sz w:val="20"/>
              </w:rPr>
              <w:t xml:space="preserve"> molecules with carbon atoms </w:t>
            </w:r>
          </w:p>
          <w:p w14:paraId="27051043" w14:textId="77777777" w:rsidR="00D00C59" w:rsidRPr="00E12E37" w:rsidRDefault="00D00C59" w:rsidP="00D00C59">
            <w:pPr>
              <w:pStyle w:val="List1"/>
              <w:numPr>
                <w:ilvl w:val="1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moving </w:t>
            </w:r>
            <w:r>
              <w:rPr>
                <w:color w:val="000000" w:themeColor="text1"/>
                <w:sz w:val="20"/>
              </w:rPr>
              <w:t>into the flame</w:t>
            </w:r>
            <w:r w:rsidRPr="00E12E37">
              <w:rPr>
                <w:color w:val="000000" w:themeColor="text1"/>
                <w:sz w:val="20"/>
              </w:rPr>
              <w:t>.</w:t>
            </w:r>
            <w:r>
              <w:rPr>
                <w:color w:val="000000" w:themeColor="text1"/>
                <w:sz w:val="20"/>
              </w:rPr>
              <w:t xml:space="preserve">  </w:t>
            </w:r>
          </w:p>
          <w:p w14:paraId="084DAA24" w14:textId="1FD22ECF" w:rsidR="00D00C59" w:rsidRDefault="00D00C59" w:rsidP="00D00C59">
            <w:pPr>
              <w:pStyle w:val="List1"/>
              <w:numPr>
                <w:ilvl w:val="1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leaving the flame.</w:t>
            </w:r>
          </w:p>
          <w:p w14:paraId="1380F4AD" w14:textId="5D5A8620" w:rsidR="00102458" w:rsidRDefault="00D00C59" w:rsidP="00D00C59">
            <w:pPr>
              <w:pStyle w:val="standard"/>
              <w:numPr>
                <w:ilvl w:val="0"/>
                <w:numId w:val="26"/>
              </w:numPr>
              <w:spacing w:after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Show and label other, relevant molecules.</w:t>
            </w:r>
            <w:r w:rsidRPr="001C1CAE">
              <w:rPr>
                <w:rFonts w:cs="Arial"/>
                <w:noProof/>
                <w:sz w:val="20"/>
              </w:rPr>
              <w:t xml:space="preserve"> </w:t>
            </w:r>
          </w:p>
          <w:p w14:paraId="387D572D" w14:textId="77777777" w:rsidR="00054C79" w:rsidRDefault="00054C7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3B8618AA" w14:textId="77777777" w:rsidR="00D00C59" w:rsidRDefault="00D00C5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226CF7E5" w14:textId="77777777" w:rsidR="00D00C59" w:rsidRDefault="00D00C5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496EC044" w14:textId="77777777" w:rsidR="00D00C59" w:rsidRDefault="00D00C5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38D2D3C2" w14:textId="77777777" w:rsidR="00D00C59" w:rsidRDefault="00D00C5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16E4A6EE" w14:textId="7FACBCCA" w:rsidR="00D00C59" w:rsidRPr="0039040C" w:rsidRDefault="00D00C59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</w:tc>
      </w:tr>
      <w:tr w:rsidR="00102458" w:rsidRPr="0039040C" w14:paraId="68B94CE5" w14:textId="77777777" w:rsidTr="00037983">
        <w:tc>
          <w:tcPr>
            <w:tcW w:w="1795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29F392E3" w:rsidR="00102458" w:rsidRDefault="00357CD3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437442" wp14:editId="39CEB4C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473710</wp:posOffset>
                      </wp:positionV>
                      <wp:extent cx="1073150" cy="934085"/>
                      <wp:effectExtent l="0" t="0" r="0" b="571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102458" w:rsidRPr="00102458" w:rsidRDefault="00102458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37442" id="Text Box 5" o:spid="_x0000_s1027" type="#_x0000_t202" style="position:absolute;margin-left:-5.15pt;margin-top:37.3pt;width:84.5pt;height:73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" filled="f" stroked="f">
                      <v:textbox>
                        <w:txbxContent>
                          <w:p w14:paraId="36BB687D" w14:textId="3A5786C6" w:rsidR="00102458" w:rsidRPr="00102458" w:rsidRDefault="00102458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91" w:type="dxa"/>
            <w:gridSpan w:val="3"/>
            <w:tcBorders>
              <w:top w:val="dashed" w:sz="12" w:space="0" w:color="auto"/>
              <w:left w:val="nil"/>
              <w:bottom w:val="nil"/>
            </w:tcBorders>
          </w:tcPr>
          <w:p w14:paraId="07E90FB7" w14:textId="5AC584D3" w:rsidR="00357CD3" w:rsidRDefault="00D00C59" w:rsidP="00D00C59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>
              <w:rPr>
                <w:rFonts w:cs="Arial"/>
                <w:color w:val="000000" w:themeColor="text1"/>
                <w:sz w:val="20"/>
              </w:rPr>
              <w:t xml:space="preserve">happens when ethanol burns: </w:t>
            </w:r>
          </w:p>
          <w:p w14:paraId="47E2F40C" w14:textId="22111191" w:rsidR="00102458" w:rsidRPr="0039040C" w:rsidRDefault="00D00C59" w:rsidP="00D00C59">
            <w:pPr>
              <w:pStyle w:val="standard"/>
              <w:spacing w:before="60"/>
              <w:ind w:firstLine="0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Write the chemical equation for this change:</w:t>
            </w:r>
          </w:p>
        </w:tc>
      </w:tr>
      <w:tr w:rsidR="00102458" w:rsidRPr="0039040C" w14:paraId="6414BFD7" w14:textId="77777777" w:rsidTr="00037983">
        <w:tc>
          <w:tcPr>
            <w:tcW w:w="1795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105FB939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808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668581EB" w14:textId="77777777" w:rsidR="00AB4736" w:rsidRDefault="00AB4736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0E516C95" w14:textId="3E0982DA" w:rsidR="00DC3F3C" w:rsidRDefault="00DC3F3C" w:rsidP="00777EF6">
            <w:pPr>
              <w:pStyle w:val="standard"/>
              <w:ind w:right="344" w:firstLine="0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9653D5" wp14:editId="60CCBBF0">
                      <wp:simplePos x="0" y="0"/>
                      <wp:positionH relativeFrom="column">
                        <wp:posOffset>2237740</wp:posOffset>
                      </wp:positionH>
                      <wp:positionV relativeFrom="paragraph">
                        <wp:posOffset>60960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77777777" w:rsidR="00102458" w:rsidRDefault="00102458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102458" w:rsidRPr="00DC3F3C" w:rsidRDefault="00102458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102458" w:rsidRDefault="00102458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102458" w:rsidRPr="0082025D" w:rsidRDefault="00102458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102458" w:rsidRPr="00E86E29" w:rsidRDefault="00102458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319653D5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8" type="#_x0000_t13" style="position:absolute;margin-left:176.2pt;margin-top:4.8pt;width:110.45pt;height:106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" adj="11220" fillcolor="white [3201]" strokecolor="black [3200]" strokeweight="2pt">
                      <v:path arrowok="t"/>
                      <v:textbox>
                        <w:txbxContent>
                          <w:p w14:paraId="0B6608F4" w14:textId="77777777" w:rsidR="00102458" w:rsidRDefault="00102458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102458" w:rsidRPr="00DC3F3C" w:rsidRDefault="00102458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102458" w:rsidRDefault="00102458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102458" w:rsidRPr="0082025D" w:rsidRDefault="00102458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102458" w:rsidRPr="00E86E29" w:rsidRDefault="00102458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835E96" w14:textId="4D6547F1" w:rsidR="00102458" w:rsidRPr="0039040C" w:rsidRDefault="00A80F11" w:rsidP="00777EF6">
            <w:pPr>
              <w:pStyle w:val="standard"/>
              <w:ind w:right="344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2458" w:rsidRPr="0039040C">
              <w:rPr>
                <w:sz w:val="20"/>
              </w:rPr>
              <w:t xml:space="preserve">What molecules are </w:t>
            </w:r>
            <w:r w:rsidR="00102458" w:rsidRPr="00F23D5D">
              <w:rPr>
                <w:sz w:val="20"/>
                <w:u w:val="single"/>
              </w:rPr>
              <w:t>carbon</w:t>
            </w:r>
            <w:r w:rsidR="00102458" w:rsidRPr="0039040C">
              <w:rPr>
                <w:sz w:val="20"/>
              </w:rPr>
              <w:t xml:space="preserve"> atoms in befor</w:t>
            </w:r>
            <w:r>
              <w:rPr>
                <w:sz w:val="20"/>
              </w:rPr>
              <w:t xml:space="preserve">e </w:t>
            </w:r>
            <w:r w:rsidR="00102458" w:rsidRPr="0039040C">
              <w:rPr>
                <w:sz w:val="20"/>
              </w:rPr>
              <w:t>the chemical change?</w:t>
            </w:r>
          </w:p>
          <w:p w14:paraId="5CD086EB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46D4CAD3" w14:textId="77777777" w:rsidR="00102458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705C0E88" w14:textId="77777777" w:rsidR="00AB4736" w:rsidRPr="0039040C" w:rsidRDefault="00AB4736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C75D83E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F23D5D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needed?</w:t>
            </w:r>
          </w:p>
          <w:p w14:paraId="7FF5A952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44DA565A" w14:textId="77777777" w:rsidR="00102458" w:rsidRPr="0039040C" w:rsidRDefault="00102458" w:rsidP="00CB35C4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4583" w:type="dxa"/>
            <w:gridSpan w:val="2"/>
            <w:tcBorders>
              <w:top w:val="nil"/>
              <w:left w:val="nil"/>
              <w:bottom w:val="dashed" w:sz="12" w:space="0" w:color="auto"/>
            </w:tcBorders>
          </w:tcPr>
          <w:p w14:paraId="64BF3CC9" w14:textId="77777777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D60A76" w14:textId="77777777" w:rsidR="00AB4736" w:rsidRDefault="00AB4736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72F8A20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F23D5D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after the chemical change?</w:t>
            </w:r>
          </w:p>
          <w:p w14:paraId="45D28F6B" w14:textId="77777777" w:rsidR="00102458" w:rsidRPr="0039040C" w:rsidRDefault="00102458" w:rsidP="00777EF6">
            <w:pPr>
              <w:pStyle w:val="standard"/>
              <w:ind w:left="340" w:firstLine="0"/>
              <w:rPr>
                <w:sz w:val="20"/>
              </w:rPr>
            </w:pPr>
          </w:p>
          <w:p w14:paraId="39D4D2A4" w14:textId="77777777" w:rsidR="00102458" w:rsidRPr="0039040C" w:rsidRDefault="00102458" w:rsidP="00777EF6">
            <w:pPr>
              <w:pStyle w:val="standard"/>
              <w:ind w:left="340" w:firstLine="0"/>
              <w:rPr>
                <w:sz w:val="20"/>
              </w:rPr>
            </w:pPr>
          </w:p>
          <w:p w14:paraId="34A19E18" w14:textId="77777777" w:rsidR="00102458" w:rsidRPr="0039040C" w:rsidRDefault="00102458" w:rsidP="00777EF6">
            <w:pPr>
              <w:pStyle w:val="standard"/>
              <w:ind w:left="340" w:firstLine="0"/>
              <w:rPr>
                <w:sz w:val="20"/>
              </w:rPr>
            </w:pPr>
          </w:p>
          <w:p w14:paraId="373AC142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F23D5D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produced?</w:t>
            </w:r>
            <w:r w:rsidRPr="0039040C">
              <w:rPr>
                <w:noProof/>
                <w:sz w:val="20"/>
              </w:rPr>
              <w:t xml:space="preserve"> </w:t>
            </w:r>
          </w:p>
        </w:tc>
      </w:tr>
      <w:tr w:rsidR="00102458" w:rsidRPr="0039040C" w14:paraId="2D04B4E1" w14:textId="77777777" w:rsidTr="00037983">
        <w:tc>
          <w:tcPr>
            <w:tcW w:w="1795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6B1E7E8C" w:rsidR="00102458" w:rsidRPr="0039040C" w:rsidRDefault="00A80F11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49C51C" wp14:editId="1BC3AD86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422437</wp:posOffset>
                      </wp:positionV>
                      <wp:extent cx="1073150" cy="934085"/>
                      <wp:effectExtent l="0" t="0" r="0" b="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9339E7" w:rsidRPr="00102458" w:rsidRDefault="009339E7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9C51C" id="Text Box 10" o:spid="_x0000_s1029" type="#_x0000_t202" style="position:absolute;margin-left:6.75pt;margin-top:33.25pt;width:84.5pt;height:7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" filled="f" stroked="f">
                      <v:textbox>
                        <w:txbxContent>
                          <w:p w14:paraId="601214F2" w14:textId="42132917" w:rsidR="009339E7" w:rsidRPr="00102458" w:rsidRDefault="009339E7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6912" behindDoc="0" locked="0" layoutInCell="1" allowOverlap="1" wp14:anchorId="79D72779" wp14:editId="0BE9BAEC">
                  <wp:simplePos x="0" y="0"/>
                  <wp:positionH relativeFrom="column">
                    <wp:posOffset>-50962</wp:posOffset>
                  </wp:positionH>
                  <wp:positionV relativeFrom="paragraph">
                    <wp:posOffset>71120</wp:posOffset>
                  </wp:positionV>
                  <wp:extent cx="1215390" cy="1505585"/>
                  <wp:effectExtent l="0" t="0" r="3810" b="571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BB12F" w14:textId="77777777" w:rsidR="00D00C59" w:rsidRDefault="00D00C59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187B00B0" w14:textId="79049811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4752E14" wp14:editId="7D92D444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8255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1FCE2" w14:textId="77777777" w:rsidR="00102458" w:rsidRDefault="00102458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5F5B53" w14:textId="77777777" w:rsidR="00102458" w:rsidRPr="00DC3F3C" w:rsidRDefault="00102458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C3F34E0" w14:textId="77777777" w:rsidR="00102458" w:rsidRPr="00E86E29" w:rsidRDefault="00102458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74752E14" id="Right Arrow 21" o:spid="_x0000_s1030" type="#_x0000_t13" style="position:absolute;margin-left:169.65pt;margin-top:.65pt;width:116.75pt;height:106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" adj="11781" fillcolor="white [3201]" strokecolor="black [3200]" strokeweight="2pt">
                      <v:path arrowok="t"/>
                      <v:textbox>
                        <w:txbxContent>
                          <w:p w14:paraId="7B51FCE2" w14:textId="77777777" w:rsidR="00102458" w:rsidRDefault="00102458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5F5B53" w14:textId="77777777" w:rsidR="00102458" w:rsidRPr="00DC3F3C" w:rsidRDefault="00102458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C3F34E0" w14:textId="77777777" w:rsidR="00102458" w:rsidRPr="00E86E29" w:rsidRDefault="00102458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9040C">
              <w:rPr>
                <w:noProof/>
                <w:sz w:val="20"/>
              </w:rPr>
              <w:t>What forms of energy are needed for this chemical change?</w:t>
            </w:r>
          </w:p>
          <w:p w14:paraId="41D62D7D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509BEE2C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090CFF0E" w14:textId="06F4BFAB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58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E2912D2" w14:textId="77777777" w:rsidR="00D00C59" w:rsidRDefault="00D00C59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>What forms of energy are produced by this chemical change?</w:t>
            </w:r>
          </w:p>
          <w:p w14:paraId="16CE92A6" w14:textId="77777777" w:rsidR="00102458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F1F95B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DDCB99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8CC8C58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315B463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30CBBC" w14:textId="77777777" w:rsidR="00D00C59" w:rsidRPr="0039040C" w:rsidRDefault="00D00C59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</w:tc>
      </w:tr>
      <w:tr w:rsidR="00DC3F3C" w:rsidRPr="0039040C" w14:paraId="73DA470B" w14:textId="77777777" w:rsidTr="004D39EF">
        <w:trPr>
          <w:trHeight w:val="845"/>
        </w:trPr>
        <w:tc>
          <w:tcPr>
            <w:tcW w:w="11186" w:type="dxa"/>
            <w:gridSpan w:val="4"/>
            <w:tcBorders>
              <w:top w:val="single" w:sz="4" w:space="0" w:color="auto"/>
            </w:tcBorders>
          </w:tcPr>
          <w:p w14:paraId="5423B23C" w14:textId="67D86E6B" w:rsidR="00DC3F3C" w:rsidRDefault="00DC3F3C" w:rsidP="00680B13">
            <w:pPr>
              <w:spacing w:before="120"/>
            </w:pPr>
            <w:r>
              <w:rPr>
                <w:b/>
              </w:rPr>
              <w:t>Explain in words</w:t>
            </w:r>
            <w:r w:rsidRPr="0039040C">
              <w:rPr>
                <w:b/>
              </w:rPr>
              <w:t>:</w:t>
            </w:r>
            <w:r w:rsidR="00054C79">
              <w:t xml:space="preserve"> </w:t>
            </w:r>
            <w:r w:rsidR="007C64EF">
              <w:rPr>
                <w:color w:val="000000" w:themeColor="text1"/>
              </w:rPr>
              <w:t>What happens</w:t>
            </w:r>
            <w:r w:rsidR="006F775E">
              <w:rPr>
                <w:color w:val="000000" w:themeColor="text1"/>
              </w:rPr>
              <w:t xml:space="preserve"> when</w:t>
            </w:r>
            <w:r w:rsidR="007C64EF">
              <w:rPr>
                <w:color w:val="000000" w:themeColor="text1"/>
              </w:rPr>
              <w:t xml:space="preserve"> ethanol burns</w:t>
            </w:r>
            <w:r w:rsidRPr="0039040C">
              <w:t xml:space="preserve">? (Answer on the back).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5FEBB11B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</w:t>
      </w:r>
      <w:r w:rsidR="006E32F0" w:rsidRPr="0039040C">
        <w:rPr>
          <w:sz w:val="18"/>
        </w:rPr>
        <w:t>molecules but</w:t>
      </w:r>
      <w:r w:rsidRPr="0039040C">
        <w:rPr>
          <w:sz w:val="18"/>
        </w:rPr>
        <w:t xml:space="preserve"> can’t add or subtract atoms).</w:t>
      </w:r>
    </w:p>
    <w:p w14:paraId="7E8B6A14" w14:textId="77777777" w:rsidR="00CB35C4" w:rsidRPr="0039040C" w:rsidRDefault="00CB35C4" w:rsidP="00CB35C4">
      <w:pPr>
        <w:spacing w:after="0"/>
        <w:jc w:val="center"/>
        <w:rPr>
          <w:sz w:val="18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p w14:paraId="17E46F2E" w14:textId="141B0624" w:rsidR="00570591" w:rsidRDefault="00570591">
      <w:pPr>
        <w:rPr>
          <w:rFonts w:ascii="New York" w:hAnsi="New York"/>
          <w:sz w:val="20"/>
        </w:rPr>
      </w:pPr>
    </w:p>
    <w:p w14:paraId="6BC74667" w14:textId="77777777" w:rsidR="00680B13" w:rsidRPr="00570591" w:rsidRDefault="00680B13" w:rsidP="00F23D5D">
      <w:pPr>
        <w:jc w:val="right"/>
        <w:rPr>
          <w:rFonts w:ascii="New York" w:hAnsi="New York"/>
          <w:sz w:val="20"/>
        </w:rPr>
      </w:pPr>
    </w:p>
    <w:sectPr w:rsidR="00680B13" w:rsidRPr="00570591" w:rsidSect="00F23D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869BB" w14:textId="77777777" w:rsidR="00DF41CC" w:rsidRDefault="00DF41CC">
      <w:r>
        <w:separator/>
      </w:r>
    </w:p>
  </w:endnote>
  <w:endnote w:type="continuationSeparator" w:id="0">
    <w:p w14:paraId="51C23F5E" w14:textId="77777777" w:rsidR="00DF41CC" w:rsidRDefault="00DF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0E8B" w14:textId="77777777" w:rsidR="00102458" w:rsidRDefault="00102458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102458" w:rsidRDefault="00102458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E155" w14:textId="7C5976EE" w:rsidR="00102458" w:rsidRDefault="00102458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5482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102458" w:rsidRPr="00A60C04" w14:paraId="7E6018B0" w14:textId="77777777" w:rsidTr="00DF1711">
      <w:trPr>
        <w:trHeight w:val="752"/>
      </w:trPr>
      <w:tc>
        <w:tcPr>
          <w:tcW w:w="5028" w:type="dxa"/>
          <w:shd w:val="clear" w:color="auto" w:fill="auto"/>
        </w:tcPr>
        <w:p w14:paraId="55868ECC" w14:textId="77777777" w:rsidR="00102458" w:rsidRPr="00A60C04" w:rsidRDefault="00102458" w:rsidP="00DF1711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47A02314" wp14:editId="24BE6A9B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262115CE" w14:textId="77777777" w:rsidR="00102458" w:rsidRPr="00E53828" w:rsidRDefault="00102458" w:rsidP="00DF1711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5E4E56AD" w14:textId="77777777" w:rsidR="00102458" w:rsidRPr="00A60C04" w:rsidRDefault="00102458" w:rsidP="00DF1711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404D90E0" w14:textId="694681AA" w:rsidR="00102458" w:rsidRDefault="00102458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7033" w14:textId="507AA153" w:rsidR="00225943" w:rsidRDefault="00225943" w:rsidP="00225943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D549CFE" wp14:editId="21FD0F9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4.5</w:t>
    </w:r>
  </w:p>
  <w:p w14:paraId="683829A5" w14:textId="72A3053C" w:rsidR="00225943" w:rsidRDefault="00225943" w:rsidP="00225943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2D3863">
      <w:rPr>
        <w:i/>
        <w:sz w:val="16"/>
        <w:szCs w:val="16"/>
      </w:rPr>
      <w:t>9</w:t>
    </w:r>
  </w:p>
  <w:p w14:paraId="0962EB39" w14:textId="586C9E83" w:rsidR="00102458" w:rsidRPr="00225943" w:rsidRDefault="00225943" w:rsidP="00F23D5D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FEF5B" w14:textId="77777777" w:rsidR="00DF41CC" w:rsidRDefault="00DF41CC">
      <w:r>
        <w:separator/>
      </w:r>
    </w:p>
  </w:footnote>
  <w:footnote w:type="continuationSeparator" w:id="0">
    <w:p w14:paraId="5066D839" w14:textId="77777777" w:rsidR="00DF41CC" w:rsidRDefault="00DF4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D2DD1" w14:textId="77777777" w:rsidR="002D3863" w:rsidRDefault="002D3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396CB" w14:textId="77777777" w:rsidR="002D3863" w:rsidRDefault="002D38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459" w14:textId="77777777" w:rsidR="00102458" w:rsidRDefault="00102458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10F23"/>
    <w:multiLevelType w:val="hybridMultilevel"/>
    <w:tmpl w:val="A8A448DA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5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4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4"/>
  </w:num>
  <w:num w:numId="25">
    <w:abstractNumId w:val="2"/>
  </w:num>
  <w:num w:numId="26">
    <w:abstractNumId w:val="15"/>
  </w:num>
  <w:num w:numId="27">
    <w:abstractNumId w:val="7"/>
  </w:num>
  <w:num w:numId="28">
    <w:abstractNumId w:val="1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37983"/>
    <w:rsid w:val="000472F8"/>
    <w:rsid w:val="00054C79"/>
    <w:rsid w:val="000603FD"/>
    <w:rsid w:val="0006092E"/>
    <w:rsid w:val="00064F8F"/>
    <w:rsid w:val="00070A33"/>
    <w:rsid w:val="0008386F"/>
    <w:rsid w:val="000B2517"/>
    <w:rsid w:val="000B5560"/>
    <w:rsid w:val="000C42BE"/>
    <w:rsid w:val="000D28FE"/>
    <w:rsid w:val="000D5482"/>
    <w:rsid w:val="000F6751"/>
    <w:rsid w:val="00102458"/>
    <w:rsid w:val="00107FC3"/>
    <w:rsid w:val="00135C69"/>
    <w:rsid w:val="001401F3"/>
    <w:rsid w:val="00144EA3"/>
    <w:rsid w:val="001510E5"/>
    <w:rsid w:val="00156DA9"/>
    <w:rsid w:val="001624C2"/>
    <w:rsid w:val="00184C6A"/>
    <w:rsid w:val="00187010"/>
    <w:rsid w:val="001D766A"/>
    <w:rsid w:val="001F2CF4"/>
    <w:rsid w:val="00225943"/>
    <w:rsid w:val="0023266B"/>
    <w:rsid w:val="00236454"/>
    <w:rsid w:val="002D3863"/>
    <w:rsid w:val="0032454F"/>
    <w:rsid w:val="00341ECE"/>
    <w:rsid w:val="003447F1"/>
    <w:rsid w:val="00353C03"/>
    <w:rsid w:val="0035560F"/>
    <w:rsid w:val="00357CD3"/>
    <w:rsid w:val="003703F0"/>
    <w:rsid w:val="0038320A"/>
    <w:rsid w:val="0039040C"/>
    <w:rsid w:val="00397034"/>
    <w:rsid w:val="003E3163"/>
    <w:rsid w:val="0040246A"/>
    <w:rsid w:val="00404114"/>
    <w:rsid w:val="00421671"/>
    <w:rsid w:val="00427EA0"/>
    <w:rsid w:val="00435166"/>
    <w:rsid w:val="00443DF4"/>
    <w:rsid w:val="00462D9F"/>
    <w:rsid w:val="00483524"/>
    <w:rsid w:val="0049785C"/>
    <w:rsid w:val="004B4997"/>
    <w:rsid w:val="004D39EF"/>
    <w:rsid w:val="004E070D"/>
    <w:rsid w:val="004F6143"/>
    <w:rsid w:val="00510F36"/>
    <w:rsid w:val="005333AB"/>
    <w:rsid w:val="005342E9"/>
    <w:rsid w:val="00545934"/>
    <w:rsid w:val="00556FB5"/>
    <w:rsid w:val="00570591"/>
    <w:rsid w:val="0057123A"/>
    <w:rsid w:val="005A1709"/>
    <w:rsid w:val="005B1EE9"/>
    <w:rsid w:val="005D0A2B"/>
    <w:rsid w:val="005E5A70"/>
    <w:rsid w:val="00657BF1"/>
    <w:rsid w:val="00665361"/>
    <w:rsid w:val="00680B13"/>
    <w:rsid w:val="006933FB"/>
    <w:rsid w:val="006E32F0"/>
    <w:rsid w:val="006F775E"/>
    <w:rsid w:val="00707680"/>
    <w:rsid w:val="007422D2"/>
    <w:rsid w:val="00744023"/>
    <w:rsid w:val="00777E99"/>
    <w:rsid w:val="00777EF6"/>
    <w:rsid w:val="00790720"/>
    <w:rsid w:val="007909A0"/>
    <w:rsid w:val="00793475"/>
    <w:rsid w:val="00794825"/>
    <w:rsid w:val="007969CF"/>
    <w:rsid w:val="007B6BF6"/>
    <w:rsid w:val="007C64EF"/>
    <w:rsid w:val="007D523F"/>
    <w:rsid w:val="007F1430"/>
    <w:rsid w:val="00814D64"/>
    <w:rsid w:val="00817544"/>
    <w:rsid w:val="008243C8"/>
    <w:rsid w:val="008423F7"/>
    <w:rsid w:val="0085043E"/>
    <w:rsid w:val="00856677"/>
    <w:rsid w:val="00866F67"/>
    <w:rsid w:val="00873022"/>
    <w:rsid w:val="008C1C0E"/>
    <w:rsid w:val="008E016E"/>
    <w:rsid w:val="00910DDC"/>
    <w:rsid w:val="009339E7"/>
    <w:rsid w:val="00937246"/>
    <w:rsid w:val="00973F48"/>
    <w:rsid w:val="00985B01"/>
    <w:rsid w:val="009C3A2F"/>
    <w:rsid w:val="009C63E9"/>
    <w:rsid w:val="009E528A"/>
    <w:rsid w:val="009F633F"/>
    <w:rsid w:val="00A15F48"/>
    <w:rsid w:val="00A40110"/>
    <w:rsid w:val="00A40460"/>
    <w:rsid w:val="00A751AF"/>
    <w:rsid w:val="00A80F11"/>
    <w:rsid w:val="00A94421"/>
    <w:rsid w:val="00AB4736"/>
    <w:rsid w:val="00AB58D2"/>
    <w:rsid w:val="00AE5DC3"/>
    <w:rsid w:val="00B2383B"/>
    <w:rsid w:val="00B3169B"/>
    <w:rsid w:val="00B67D4F"/>
    <w:rsid w:val="00B711E9"/>
    <w:rsid w:val="00BB67BB"/>
    <w:rsid w:val="00BD47E0"/>
    <w:rsid w:val="00C36E22"/>
    <w:rsid w:val="00C4088A"/>
    <w:rsid w:val="00CA47D3"/>
    <w:rsid w:val="00CA727F"/>
    <w:rsid w:val="00CA7647"/>
    <w:rsid w:val="00CB35C4"/>
    <w:rsid w:val="00CB6552"/>
    <w:rsid w:val="00CC346D"/>
    <w:rsid w:val="00D00C59"/>
    <w:rsid w:val="00D17E11"/>
    <w:rsid w:val="00D34280"/>
    <w:rsid w:val="00D41729"/>
    <w:rsid w:val="00DA0879"/>
    <w:rsid w:val="00DA5625"/>
    <w:rsid w:val="00DC3F3C"/>
    <w:rsid w:val="00DD04A3"/>
    <w:rsid w:val="00DE2460"/>
    <w:rsid w:val="00DF1711"/>
    <w:rsid w:val="00DF41CC"/>
    <w:rsid w:val="00E064E5"/>
    <w:rsid w:val="00E10818"/>
    <w:rsid w:val="00E234DE"/>
    <w:rsid w:val="00E34CA6"/>
    <w:rsid w:val="00E47DCE"/>
    <w:rsid w:val="00E53828"/>
    <w:rsid w:val="00E6061B"/>
    <w:rsid w:val="00E61F11"/>
    <w:rsid w:val="00E62CFA"/>
    <w:rsid w:val="00E8009A"/>
    <w:rsid w:val="00E8269E"/>
    <w:rsid w:val="00EE0C98"/>
    <w:rsid w:val="00EE73F4"/>
    <w:rsid w:val="00F17224"/>
    <w:rsid w:val="00F23D5D"/>
    <w:rsid w:val="00F46680"/>
    <w:rsid w:val="00F904B6"/>
    <w:rsid w:val="00F958EF"/>
    <w:rsid w:val="00FA51DC"/>
    <w:rsid w:val="00FD1905"/>
    <w:rsid w:val="00FE1E4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A84B0821-EE40-4310-8583-02418BDC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A764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12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Christa Haverly</dc:creator>
  <cp:lastModifiedBy>Tompkins, Elizabeth</cp:lastModifiedBy>
  <cp:revision>11</cp:revision>
  <cp:lastPrinted>2017-08-14T01:03:00Z</cp:lastPrinted>
  <dcterms:created xsi:type="dcterms:W3CDTF">2017-08-14T01:03:00Z</dcterms:created>
  <dcterms:modified xsi:type="dcterms:W3CDTF">2020-04-07T16:19:00Z</dcterms:modified>
</cp:coreProperties>
</file>